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MASSINGHAM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Attleborough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21-43)</w:t>
      </w:r>
    </w:p>
    <w:p w:rsidR="004D5418" w:rsidRDefault="004D5418" w:rsidP="004D5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Wymondham,</w:t>
      </w:r>
    </w:p>
    <w:p w:rsidR="004D5418" w:rsidRDefault="004D5418" w:rsidP="004D5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of the late Maud Cromwell(q.v.).</w:t>
      </w:r>
    </w:p>
    <w:p w:rsidR="004D5418" w:rsidRDefault="004D5418" w:rsidP="004D54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21-333</w:t>
      </w: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692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17692A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p w:rsidR="004D5418" w:rsidRPr="0017692A" w:rsidRDefault="004D5418" w:rsidP="001769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2016</w:t>
      </w:r>
      <w:bookmarkStart w:id="0" w:name="_GoBack"/>
      <w:bookmarkEnd w:id="0"/>
    </w:p>
    <w:sectPr w:rsidR="004D5418" w:rsidRPr="001769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92A" w:rsidRDefault="0017692A" w:rsidP="00564E3C">
      <w:pPr>
        <w:spacing w:after="0" w:line="240" w:lineRule="auto"/>
      </w:pPr>
      <w:r>
        <w:separator/>
      </w:r>
    </w:p>
  </w:endnote>
  <w:endnote w:type="continuationSeparator" w:id="0">
    <w:p w:rsidR="0017692A" w:rsidRDefault="001769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D5418">
      <w:rPr>
        <w:rFonts w:ascii="Times New Roman" w:hAnsi="Times New Roman" w:cs="Times New Roman"/>
        <w:noProof/>
        <w:sz w:val="24"/>
        <w:szCs w:val="24"/>
      </w:rPr>
      <w:t>19 September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92A" w:rsidRDefault="0017692A" w:rsidP="00564E3C">
      <w:pPr>
        <w:spacing w:after="0" w:line="240" w:lineRule="auto"/>
      </w:pPr>
      <w:r>
        <w:separator/>
      </w:r>
    </w:p>
  </w:footnote>
  <w:footnote w:type="continuationSeparator" w:id="0">
    <w:p w:rsidR="0017692A" w:rsidRDefault="001769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2A"/>
    <w:rsid w:val="0017692A"/>
    <w:rsid w:val="00372DC6"/>
    <w:rsid w:val="004D541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D4C6B"/>
  <w15:chartTrackingRefBased/>
  <w15:docId w15:val="{6CC0DB48-35E6-4D29-B43B-D2B8CBBA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769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2015-10-14T19:27:00Z</dcterms:created>
  <dcterms:modified xsi:type="dcterms:W3CDTF">2016-09-19T08:10:00Z</dcterms:modified>
</cp:coreProperties>
</file>